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566" w:rsidRPr="00866236" w:rsidRDefault="00011566" w:rsidP="00860D94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Договор с родителями №</w:t>
      </w:r>
      <w:r w:rsidRPr="000A7382">
        <w:rPr>
          <w:b/>
          <w:sz w:val="24"/>
          <w:szCs w:val="24"/>
        </w:rPr>
        <w:t>__</w:t>
      </w:r>
    </w:p>
    <w:p w:rsidR="00011566" w:rsidRDefault="00011566" w:rsidP="009834A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от  </w:t>
      </w:r>
      <w:r w:rsidRPr="00020E32">
        <w:rPr>
          <w:sz w:val="24"/>
          <w:szCs w:val="24"/>
        </w:rPr>
        <w:t>__________________________</w:t>
      </w:r>
      <w:r>
        <w:rPr>
          <w:sz w:val="24"/>
          <w:szCs w:val="24"/>
        </w:rPr>
        <w:t>20___г.</w:t>
      </w:r>
    </w:p>
    <w:p w:rsidR="00011566" w:rsidRDefault="00011566" w:rsidP="00860D9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Муниципальное казенное дошкольное образовательное учреждение «Детский сад №6 комбинированного вида» в лице </w:t>
      </w:r>
      <w:r>
        <w:rPr>
          <w:b/>
          <w:sz w:val="24"/>
          <w:szCs w:val="24"/>
        </w:rPr>
        <w:t>заведующей</w:t>
      </w:r>
      <w:r>
        <w:rPr>
          <w:sz w:val="24"/>
          <w:szCs w:val="24"/>
        </w:rPr>
        <w:t xml:space="preserve"> МКДОУ №6 </w:t>
      </w:r>
      <w:r>
        <w:rPr>
          <w:b/>
          <w:sz w:val="24"/>
          <w:szCs w:val="24"/>
        </w:rPr>
        <w:t>Миляевой Ларисы Владимировны.</w:t>
      </w:r>
      <w:r>
        <w:rPr>
          <w:sz w:val="24"/>
          <w:szCs w:val="24"/>
        </w:rPr>
        <w:t xml:space="preserve">  действующей на основании Устава от 06.11.2012г. с одной стороны, и родителями (законными представителями):</w:t>
      </w:r>
    </w:p>
    <w:p w:rsidR="00011566" w:rsidRPr="00474C04" w:rsidRDefault="00011566" w:rsidP="009834AD">
      <w:pPr>
        <w:jc w:val="both"/>
        <w:rPr>
          <w:sz w:val="24"/>
          <w:szCs w:val="24"/>
        </w:rPr>
      </w:pPr>
      <w:r w:rsidRPr="00474C04">
        <w:rPr>
          <w:b/>
          <w:sz w:val="24"/>
          <w:szCs w:val="24"/>
        </w:rPr>
        <w:t>_____________________________________________________________________________</w:t>
      </w:r>
      <w:r>
        <w:rPr>
          <w:b/>
          <w:sz w:val="24"/>
          <w:szCs w:val="24"/>
        </w:rPr>
        <w:t xml:space="preserve"> именуемые в дальнейшем «Родитель»,</w:t>
      </w:r>
    </w:p>
    <w:p w:rsidR="00011566" w:rsidRPr="00474C04" w:rsidRDefault="00011566" w:rsidP="009834AD">
      <w:pPr>
        <w:jc w:val="both"/>
        <w:rPr>
          <w:sz w:val="24"/>
          <w:szCs w:val="24"/>
        </w:rPr>
      </w:pPr>
      <w:r w:rsidRPr="0075141A">
        <w:rPr>
          <w:b/>
          <w:sz w:val="24"/>
          <w:szCs w:val="24"/>
        </w:rPr>
        <w:t xml:space="preserve">ребенка </w:t>
      </w:r>
      <w:r>
        <w:rPr>
          <w:b/>
          <w:sz w:val="24"/>
          <w:szCs w:val="24"/>
        </w:rPr>
        <w:t xml:space="preserve">  </w:t>
      </w:r>
      <w:r w:rsidRPr="00474C04">
        <w:rPr>
          <w:b/>
          <w:sz w:val="24"/>
          <w:szCs w:val="24"/>
        </w:rPr>
        <w:t>____________________________________________________________________</w:t>
      </w:r>
    </w:p>
    <w:p w:rsidR="00011566" w:rsidRDefault="00011566" w:rsidP="009834AD">
      <w:pPr>
        <w:jc w:val="both"/>
        <w:rPr>
          <w:sz w:val="24"/>
          <w:szCs w:val="24"/>
        </w:rPr>
      </w:pPr>
      <w:r>
        <w:rPr>
          <w:sz w:val="24"/>
          <w:szCs w:val="24"/>
        </w:rPr>
        <w:t>с другой стороны</w:t>
      </w:r>
      <w:r w:rsidRPr="00020E32">
        <w:rPr>
          <w:sz w:val="24"/>
          <w:szCs w:val="24"/>
        </w:rPr>
        <w:t xml:space="preserve"> </w:t>
      </w:r>
      <w:r>
        <w:rPr>
          <w:sz w:val="24"/>
          <w:szCs w:val="24"/>
        </w:rPr>
        <w:t>заключили настоящий договор о нижеследующем:</w:t>
      </w:r>
    </w:p>
    <w:p w:rsidR="00011566" w:rsidRDefault="00011566" w:rsidP="009834AD">
      <w:pPr>
        <w:jc w:val="both"/>
        <w:rPr>
          <w:sz w:val="24"/>
          <w:szCs w:val="24"/>
        </w:rPr>
      </w:pPr>
    </w:p>
    <w:p w:rsidR="00011566" w:rsidRDefault="00011566" w:rsidP="009834AD">
      <w:pPr>
        <w:jc w:val="both"/>
        <w:rPr>
          <w:sz w:val="24"/>
          <w:szCs w:val="24"/>
        </w:rPr>
      </w:pPr>
      <w:r>
        <w:rPr>
          <w:sz w:val="24"/>
          <w:szCs w:val="24"/>
        </w:rPr>
        <w:t>1.ОБЩИЕ ПОЛОЖЕНИЯ</w:t>
      </w:r>
    </w:p>
    <w:p w:rsidR="00011566" w:rsidRDefault="00011566" w:rsidP="009834AD">
      <w:pPr>
        <w:jc w:val="both"/>
        <w:rPr>
          <w:sz w:val="24"/>
          <w:szCs w:val="24"/>
        </w:rPr>
      </w:pPr>
      <w:r>
        <w:rPr>
          <w:sz w:val="24"/>
          <w:szCs w:val="24"/>
        </w:rPr>
        <w:t>1.1. Настоящий договор заключен между МКДОУ «Детский сад №6» и родителем (законным представителем) ребенка, имеет своей целью определение и регулирование взаимоотношений, возникающих в процессе воспитания, обучения, присмотра, ухода и оздоровления ребенка между  МКДОУ</w:t>
      </w:r>
      <w:r w:rsidRPr="005D0CB0">
        <w:rPr>
          <w:sz w:val="24"/>
          <w:szCs w:val="24"/>
        </w:rPr>
        <w:t xml:space="preserve"> </w:t>
      </w:r>
      <w:r>
        <w:rPr>
          <w:sz w:val="24"/>
          <w:szCs w:val="24"/>
        </w:rPr>
        <w:t>«Детский сад №</w:t>
      </w:r>
      <w:r w:rsidRPr="00020E32">
        <w:rPr>
          <w:sz w:val="24"/>
          <w:szCs w:val="24"/>
        </w:rPr>
        <w:t xml:space="preserve"> </w:t>
      </w:r>
      <w:r>
        <w:rPr>
          <w:sz w:val="24"/>
          <w:szCs w:val="24"/>
        </w:rPr>
        <w:t>6», с одной стороны, и родителями (законным представителем) ребенка, посещающего ДОУ с другой стороны.</w:t>
      </w:r>
    </w:p>
    <w:p w:rsidR="00011566" w:rsidRDefault="00011566" w:rsidP="009834AD">
      <w:pPr>
        <w:jc w:val="both"/>
        <w:rPr>
          <w:sz w:val="24"/>
          <w:szCs w:val="24"/>
        </w:rPr>
      </w:pPr>
      <w:r>
        <w:rPr>
          <w:sz w:val="24"/>
          <w:szCs w:val="24"/>
        </w:rPr>
        <w:t>1.2.</w:t>
      </w:r>
      <w:r w:rsidRPr="005D0CB0">
        <w:rPr>
          <w:sz w:val="24"/>
          <w:szCs w:val="24"/>
        </w:rPr>
        <w:t xml:space="preserve"> </w:t>
      </w:r>
      <w:r>
        <w:rPr>
          <w:sz w:val="24"/>
          <w:szCs w:val="24"/>
        </w:rPr>
        <w:t>МКДОУ «Детский сад №6»   осуществляет свою образовательную деятельность в соответствии с Конституцией Российской Федерации, Законом Российской Федерации «Об образовании», Конвенцией о правах ребенка, Типовым положением о дошкольном образовательном учреждении,  Договором между учредителем и дошкольным образовательным учреждением, Уставом учреждения, свидетельством об аккредитации №50 от 30 12 2008г. и лицензией №2510 от 03.02 2012г. на образовательную деятельность, действующими федеральными нормативными документами в области образования, санитарно-эпидемиологическими правами и нормативами, и локальными актами образовательного учреждения.</w:t>
      </w:r>
    </w:p>
    <w:p w:rsidR="00011566" w:rsidRDefault="00011566" w:rsidP="009834AD">
      <w:pPr>
        <w:jc w:val="both"/>
        <w:rPr>
          <w:sz w:val="24"/>
          <w:szCs w:val="24"/>
        </w:rPr>
      </w:pPr>
      <w:r>
        <w:rPr>
          <w:sz w:val="24"/>
          <w:szCs w:val="24"/>
        </w:rPr>
        <w:t>1.3. Настоящий договор регламентирует права и обязанности участников образовательного процесса.</w:t>
      </w:r>
    </w:p>
    <w:p w:rsidR="00011566" w:rsidRDefault="00011566" w:rsidP="009834AD">
      <w:pPr>
        <w:jc w:val="both"/>
        <w:rPr>
          <w:sz w:val="24"/>
          <w:szCs w:val="24"/>
        </w:rPr>
      </w:pPr>
    </w:p>
    <w:p w:rsidR="00011566" w:rsidRDefault="00011566" w:rsidP="009834AD">
      <w:pPr>
        <w:jc w:val="both"/>
        <w:rPr>
          <w:sz w:val="24"/>
          <w:szCs w:val="24"/>
        </w:rPr>
      </w:pPr>
      <w:r>
        <w:rPr>
          <w:sz w:val="24"/>
          <w:szCs w:val="24"/>
        </w:rPr>
        <w:t>2.ОБЯЗАННОСТИ СТОРОН</w:t>
      </w:r>
    </w:p>
    <w:p w:rsidR="00011566" w:rsidRDefault="00011566" w:rsidP="009834A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Обязанности ДОУ</w:t>
      </w:r>
    </w:p>
    <w:p w:rsidR="00011566" w:rsidRDefault="00011566" w:rsidP="009834AD">
      <w:pPr>
        <w:jc w:val="both"/>
        <w:rPr>
          <w:sz w:val="24"/>
          <w:szCs w:val="24"/>
        </w:rPr>
      </w:pPr>
      <w:r>
        <w:rPr>
          <w:sz w:val="24"/>
          <w:szCs w:val="24"/>
        </w:rPr>
        <w:t>2.1. Режим работы ДОУ: понедельник – пятница с 7.30 до 17.30. Выходные дни: суббота, воскресенье, праздничные дни, установленные законодательством РФ.</w:t>
      </w:r>
    </w:p>
    <w:p w:rsidR="00011566" w:rsidRDefault="00011566" w:rsidP="009834AD">
      <w:pPr>
        <w:jc w:val="both"/>
        <w:rPr>
          <w:sz w:val="24"/>
          <w:szCs w:val="24"/>
        </w:rPr>
      </w:pPr>
      <w:r>
        <w:rPr>
          <w:sz w:val="24"/>
          <w:szCs w:val="24"/>
        </w:rPr>
        <w:t>2.2. Зачислить ребенка в  группу по возрасту на основании  заявления родителей.</w:t>
      </w:r>
    </w:p>
    <w:p w:rsidR="00011566" w:rsidRDefault="00011566" w:rsidP="009834AD">
      <w:pPr>
        <w:jc w:val="both"/>
        <w:rPr>
          <w:sz w:val="24"/>
          <w:szCs w:val="24"/>
        </w:rPr>
      </w:pPr>
      <w:r>
        <w:rPr>
          <w:sz w:val="24"/>
          <w:szCs w:val="24"/>
        </w:rPr>
        <w:t>2.3. Обеспечить охрану жизни, сохранение и укрепление физического и психического здоровья ребенка, его интеллектуальное, физическое и личностное развитие:</w:t>
      </w:r>
    </w:p>
    <w:p w:rsidR="00011566" w:rsidRDefault="00011566" w:rsidP="009834AD">
      <w:pPr>
        <w:jc w:val="both"/>
        <w:rPr>
          <w:sz w:val="24"/>
          <w:szCs w:val="24"/>
        </w:rPr>
      </w:pPr>
      <w:r>
        <w:rPr>
          <w:sz w:val="24"/>
          <w:szCs w:val="24"/>
        </w:rPr>
        <w:t>- коррекцию (элементарную, квалифицированную) имеющихся отклонений в развитии ребенка,</w:t>
      </w:r>
      <w:r w:rsidRPr="000223C6">
        <w:rPr>
          <w:sz w:val="24"/>
          <w:szCs w:val="24"/>
        </w:rPr>
        <w:t xml:space="preserve"> </w:t>
      </w:r>
      <w:r>
        <w:rPr>
          <w:sz w:val="24"/>
          <w:szCs w:val="24"/>
        </w:rPr>
        <w:t>способностей и интересов,</w:t>
      </w:r>
    </w:p>
    <w:p w:rsidR="00011566" w:rsidRDefault="00011566" w:rsidP="009834AD">
      <w:pPr>
        <w:jc w:val="both"/>
        <w:rPr>
          <w:sz w:val="24"/>
          <w:szCs w:val="24"/>
        </w:rPr>
      </w:pPr>
      <w:r>
        <w:rPr>
          <w:sz w:val="24"/>
          <w:szCs w:val="24"/>
        </w:rPr>
        <w:t>- осуществлять индивидуальный подход к ребенку, учитывая особенности его развития и состояния здоровья,</w:t>
      </w:r>
    </w:p>
    <w:p w:rsidR="00011566" w:rsidRDefault="00011566" w:rsidP="009834AD">
      <w:pPr>
        <w:jc w:val="both"/>
        <w:rPr>
          <w:sz w:val="24"/>
          <w:szCs w:val="24"/>
        </w:rPr>
      </w:pPr>
      <w:r>
        <w:rPr>
          <w:sz w:val="24"/>
          <w:szCs w:val="24"/>
        </w:rPr>
        <w:t>- заботиться об эмоциональном благополучии ребенка.</w:t>
      </w:r>
    </w:p>
    <w:p w:rsidR="00011566" w:rsidRDefault="00011566" w:rsidP="009834AD">
      <w:pPr>
        <w:jc w:val="both"/>
        <w:rPr>
          <w:sz w:val="24"/>
          <w:szCs w:val="24"/>
        </w:rPr>
      </w:pPr>
      <w:r>
        <w:rPr>
          <w:sz w:val="24"/>
          <w:szCs w:val="24"/>
        </w:rPr>
        <w:t>2.4. Обучать ребенка по программе  Программа воспитания и обучения в детском саду «От рождения до школы» под редакцией Н.Е. Веракса (Москва мозаика-синтез 2010 год).</w:t>
      </w:r>
    </w:p>
    <w:p w:rsidR="00011566" w:rsidRPr="0020691A" w:rsidRDefault="00011566" w:rsidP="009834AD">
      <w:pPr>
        <w:jc w:val="both"/>
        <w:rPr>
          <w:sz w:val="24"/>
          <w:szCs w:val="24"/>
        </w:rPr>
      </w:pPr>
      <w:r w:rsidRPr="0020691A">
        <w:rPr>
          <w:sz w:val="24"/>
          <w:szCs w:val="24"/>
        </w:rPr>
        <w:t>2.5. Организовать предметно-развивающую среду в ДОУ (помещения, оборудование, учебно-наглядные пособия, игры, игрушки).</w:t>
      </w:r>
    </w:p>
    <w:p w:rsidR="00011566" w:rsidRPr="0020691A" w:rsidRDefault="00011566" w:rsidP="009834AD">
      <w:pPr>
        <w:jc w:val="both"/>
        <w:rPr>
          <w:sz w:val="24"/>
          <w:szCs w:val="24"/>
        </w:rPr>
      </w:pPr>
      <w:r w:rsidRPr="0020691A">
        <w:rPr>
          <w:sz w:val="24"/>
          <w:szCs w:val="24"/>
        </w:rPr>
        <w:t>2.6. Организовать деятельность ребенка в соответствии с его возрастом, индивидуальными особенностями, состоянием здоровья, содержанием образовательной программы.</w:t>
      </w:r>
    </w:p>
    <w:p w:rsidR="00011566" w:rsidRPr="0020691A" w:rsidRDefault="00011566" w:rsidP="009834AD">
      <w:pPr>
        <w:jc w:val="both"/>
        <w:rPr>
          <w:sz w:val="24"/>
          <w:szCs w:val="24"/>
        </w:rPr>
      </w:pPr>
      <w:r w:rsidRPr="0020691A">
        <w:rPr>
          <w:sz w:val="24"/>
          <w:szCs w:val="24"/>
        </w:rPr>
        <w:t>2.7. Осуществлять медицинское обслуживание ребенка (на основании договора с ЦРБ) и организацию лечебно-профилактических, оздоровительных, санитарно-гигиенических мероприятий.</w:t>
      </w:r>
    </w:p>
    <w:p w:rsidR="00011566" w:rsidRPr="0020691A" w:rsidRDefault="00011566" w:rsidP="009834AD">
      <w:pPr>
        <w:jc w:val="both"/>
        <w:rPr>
          <w:sz w:val="24"/>
          <w:szCs w:val="24"/>
        </w:rPr>
      </w:pPr>
      <w:r w:rsidRPr="0020691A">
        <w:rPr>
          <w:sz w:val="24"/>
          <w:szCs w:val="24"/>
        </w:rPr>
        <w:t>2.8. Обеспечивать ребе</w:t>
      </w:r>
      <w:r>
        <w:rPr>
          <w:sz w:val="24"/>
          <w:szCs w:val="24"/>
        </w:rPr>
        <w:t>нка сбалансированным питанием (4</w:t>
      </w:r>
      <w:r w:rsidRPr="0020691A">
        <w:rPr>
          <w:sz w:val="24"/>
          <w:szCs w:val="24"/>
        </w:rPr>
        <w:t xml:space="preserve">-х разовым: завтраком, </w:t>
      </w:r>
      <w:r>
        <w:rPr>
          <w:sz w:val="24"/>
          <w:szCs w:val="24"/>
        </w:rPr>
        <w:t xml:space="preserve">вторым завтраком, </w:t>
      </w:r>
      <w:r w:rsidRPr="0020691A">
        <w:rPr>
          <w:sz w:val="24"/>
          <w:szCs w:val="24"/>
        </w:rPr>
        <w:t>обедом и полдником; согласно Сан</w:t>
      </w:r>
      <w:r>
        <w:rPr>
          <w:sz w:val="24"/>
          <w:szCs w:val="24"/>
        </w:rPr>
        <w:t xml:space="preserve"> Пину 2.4.1.2660-10.</w:t>
      </w:r>
      <w:r w:rsidRPr="0020691A">
        <w:rPr>
          <w:sz w:val="24"/>
          <w:szCs w:val="24"/>
        </w:rPr>
        <w:t xml:space="preserve">, необходимым для его нормального роста и развития, в соответствии с финансовыми средствами, выделяемыми Учредителем. </w:t>
      </w:r>
    </w:p>
    <w:p w:rsidR="00011566" w:rsidRPr="0020691A" w:rsidRDefault="00011566" w:rsidP="009834AD">
      <w:pPr>
        <w:jc w:val="both"/>
        <w:rPr>
          <w:sz w:val="24"/>
          <w:szCs w:val="24"/>
        </w:rPr>
      </w:pPr>
      <w:r w:rsidRPr="0020691A">
        <w:rPr>
          <w:sz w:val="24"/>
          <w:szCs w:val="24"/>
        </w:rPr>
        <w:t>2.</w:t>
      </w:r>
      <w:r>
        <w:rPr>
          <w:sz w:val="24"/>
          <w:szCs w:val="24"/>
        </w:rPr>
        <w:t>9</w:t>
      </w:r>
      <w:r w:rsidRPr="0020691A">
        <w:rPr>
          <w:sz w:val="24"/>
          <w:szCs w:val="24"/>
        </w:rPr>
        <w:t>. Оказывать квалифицированную помощь Родителю в воспитании и обучении ребенка, в коррекции имеющихся нарушений его развития.</w:t>
      </w:r>
    </w:p>
    <w:p w:rsidR="00011566" w:rsidRPr="0020691A" w:rsidRDefault="00011566" w:rsidP="009834AD">
      <w:pPr>
        <w:jc w:val="both"/>
        <w:rPr>
          <w:sz w:val="24"/>
          <w:szCs w:val="24"/>
        </w:rPr>
      </w:pPr>
      <w:r w:rsidRPr="0020691A">
        <w:rPr>
          <w:sz w:val="24"/>
          <w:szCs w:val="24"/>
        </w:rPr>
        <w:t>2.1</w:t>
      </w:r>
      <w:r>
        <w:rPr>
          <w:sz w:val="24"/>
          <w:szCs w:val="24"/>
        </w:rPr>
        <w:t>0</w:t>
      </w:r>
      <w:r w:rsidRPr="0020691A">
        <w:rPr>
          <w:sz w:val="24"/>
          <w:szCs w:val="24"/>
        </w:rPr>
        <w:t>. За ребенком сохраняется место в образовательном учреждении в случае болезни ребенка, прохождении им санаторно-курортного лечения, карантина, отпуска родителей (законных представителей ребенка) и временного отсутствия родителей на постоянном месте жительства (болезнь,</w:t>
      </w:r>
      <w:r>
        <w:rPr>
          <w:sz w:val="24"/>
          <w:szCs w:val="24"/>
        </w:rPr>
        <w:t xml:space="preserve"> </w:t>
      </w:r>
      <w:r w:rsidRPr="0020691A">
        <w:rPr>
          <w:sz w:val="24"/>
          <w:szCs w:val="24"/>
        </w:rPr>
        <w:t>командировка, летний период) вне зависимости от продолжительности отпуска родителей.</w:t>
      </w:r>
    </w:p>
    <w:p w:rsidR="00011566" w:rsidRPr="0020691A" w:rsidRDefault="00011566" w:rsidP="009834AD">
      <w:pPr>
        <w:jc w:val="both"/>
        <w:rPr>
          <w:sz w:val="24"/>
          <w:szCs w:val="24"/>
        </w:rPr>
      </w:pPr>
      <w:r w:rsidRPr="0020691A">
        <w:rPr>
          <w:sz w:val="24"/>
          <w:szCs w:val="24"/>
        </w:rPr>
        <w:t>2.1</w:t>
      </w:r>
      <w:r>
        <w:rPr>
          <w:sz w:val="24"/>
          <w:szCs w:val="24"/>
        </w:rPr>
        <w:t>1</w:t>
      </w:r>
      <w:r w:rsidRPr="0020691A">
        <w:rPr>
          <w:sz w:val="24"/>
          <w:szCs w:val="24"/>
        </w:rPr>
        <w:t>. Знакомить и информировать родителей о результативности работы с детьми через:</w:t>
      </w:r>
    </w:p>
    <w:p w:rsidR="00011566" w:rsidRPr="0020691A" w:rsidRDefault="00011566" w:rsidP="009834AD">
      <w:pPr>
        <w:jc w:val="both"/>
        <w:rPr>
          <w:sz w:val="24"/>
          <w:szCs w:val="24"/>
        </w:rPr>
      </w:pPr>
      <w:r w:rsidRPr="0020691A">
        <w:rPr>
          <w:sz w:val="24"/>
          <w:szCs w:val="24"/>
        </w:rPr>
        <w:t>- родительские собрания (2 раза в год групповые, 2 раза в год общие)</w:t>
      </w:r>
    </w:p>
    <w:p w:rsidR="00011566" w:rsidRPr="0020691A" w:rsidRDefault="00011566" w:rsidP="009834AD">
      <w:pPr>
        <w:jc w:val="both"/>
        <w:rPr>
          <w:sz w:val="24"/>
          <w:szCs w:val="24"/>
        </w:rPr>
      </w:pPr>
      <w:r w:rsidRPr="0020691A">
        <w:rPr>
          <w:sz w:val="24"/>
          <w:szCs w:val="24"/>
        </w:rPr>
        <w:t>- Дни Открытых дверей (1 раз в год)</w:t>
      </w:r>
    </w:p>
    <w:p w:rsidR="00011566" w:rsidRPr="0020691A" w:rsidRDefault="00011566" w:rsidP="009834AD">
      <w:pPr>
        <w:jc w:val="both"/>
        <w:rPr>
          <w:sz w:val="24"/>
          <w:szCs w:val="24"/>
        </w:rPr>
      </w:pPr>
      <w:r w:rsidRPr="0020691A">
        <w:rPr>
          <w:sz w:val="24"/>
          <w:szCs w:val="24"/>
        </w:rPr>
        <w:t>- консультации специалистов</w:t>
      </w:r>
    </w:p>
    <w:p w:rsidR="00011566" w:rsidRPr="0020691A" w:rsidRDefault="00011566" w:rsidP="009834AD">
      <w:pPr>
        <w:jc w:val="both"/>
        <w:rPr>
          <w:sz w:val="24"/>
          <w:szCs w:val="24"/>
        </w:rPr>
      </w:pPr>
      <w:r w:rsidRPr="0020691A">
        <w:rPr>
          <w:sz w:val="24"/>
          <w:szCs w:val="24"/>
        </w:rPr>
        <w:t>- прием администрации</w:t>
      </w:r>
    </w:p>
    <w:p w:rsidR="00011566" w:rsidRPr="0020691A" w:rsidRDefault="00011566" w:rsidP="009834AD">
      <w:pPr>
        <w:jc w:val="both"/>
        <w:rPr>
          <w:sz w:val="24"/>
          <w:szCs w:val="24"/>
        </w:rPr>
      </w:pPr>
      <w:r w:rsidRPr="0020691A">
        <w:rPr>
          <w:sz w:val="24"/>
          <w:szCs w:val="24"/>
        </w:rPr>
        <w:t>- через информационные стенды</w:t>
      </w:r>
    </w:p>
    <w:p w:rsidR="00011566" w:rsidRPr="0020691A" w:rsidRDefault="00011566" w:rsidP="009834AD">
      <w:pPr>
        <w:jc w:val="both"/>
        <w:rPr>
          <w:sz w:val="24"/>
          <w:szCs w:val="24"/>
        </w:rPr>
      </w:pPr>
      <w:r w:rsidRPr="0020691A">
        <w:rPr>
          <w:sz w:val="24"/>
          <w:szCs w:val="24"/>
        </w:rPr>
        <w:t>- и прочее.</w:t>
      </w:r>
    </w:p>
    <w:p w:rsidR="00011566" w:rsidRPr="0020691A" w:rsidRDefault="00011566" w:rsidP="009834AD">
      <w:pPr>
        <w:jc w:val="both"/>
        <w:rPr>
          <w:sz w:val="24"/>
          <w:szCs w:val="24"/>
        </w:rPr>
      </w:pPr>
      <w:r w:rsidRPr="0020691A">
        <w:rPr>
          <w:sz w:val="24"/>
          <w:szCs w:val="24"/>
        </w:rPr>
        <w:t>2.1</w:t>
      </w:r>
      <w:r>
        <w:rPr>
          <w:sz w:val="24"/>
          <w:szCs w:val="24"/>
        </w:rPr>
        <w:t>2</w:t>
      </w:r>
      <w:r w:rsidRPr="0020691A">
        <w:rPr>
          <w:sz w:val="24"/>
          <w:szCs w:val="24"/>
        </w:rPr>
        <w:t>. ДОУ несет ответственность за охрану жизни и здоровья ребенка, качество воспитательной, оздоровительной и коррекционной работы.</w:t>
      </w:r>
    </w:p>
    <w:p w:rsidR="00011566" w:rsidRPr="00413A00" w:rsidRDefault="00011566" w:rsidP="009834AD">
      <w:pPr>
        <w:jc w:val="both"/>
        <w:rPr>
          <w:b/>
          <w:sz w:val="24"/>
          <w:szCs w:val="24"/>
        </w:rPr>
      </w:pPr>
      <w:r w:rsidRPr="00413A00">
        <w:rPr>
          <w:b/>
          <w:sz w:val="24"/>
          <w:szCs w:val="24"/>
        </w:rPr>
        <w:t>Обязанности родителей:</w:t>
      </w:r>
    </w:p>
    <w:p w:rsidR="00011566" w:rsidRPr="0020691A" w:rsidRDefault="00011566" w:rsidP="009834AD">
      <w:pPr>
        <w:jc w:val="both"/>
        <w:rPr>
          <w:sz w:val="24"/>
          <w:szCs w:val="24"/>
        </w:rPr>
      </w:pPr>
      <w:r w:rsidRPr="0020691A">
        <w:rPr>
          <w:sz w:val="24"/>
          <w:szCs w:val="24"/>
        </w:rPr>
        <w:t>2.1</w:t>
      </w:r>
      <w:r>
        <w:rPr>
          <w:sz w:val="24"/>
          <w:szCs w:val="24"/>
        </w:rPr>
        <w:t>3</w:t>
      </w:r>
      <w:r w:rsidRPr="0020691A">
        <w:rPr>
          <w:sz w:val="24"/>
          <w:szCs w:val="24"/>
        </w:rPr>
        <w:t>. Соблюдать Устав учреждения и настоящий договор.</w:t>
      </w:r>
    </w:p>
    <w:p w:rsidR="00011566" w:rsidRPr="0020691A" w:rsidRDefault="00011566" w:rsidP="009834AD">
      <w:pPr>
        <w:jc w:val="both"/>
        <w:rPr>
          <w:sz w:val="24"/>
          <w:szCs w:val="24"/>
        </w:rPr>
      </w:pPr>
      <w:r w:rsidRPr="0020691A">
        <w:rPr>
          <w:sz w:val="24"/>
          <w:szCs w:val="24"/>
        </w:rPr>
        <w:t>2.1</w:t>
      </w:r>
      <w:r>
        <w:rPr>
          <w:sz w:val="24"/>
          <w:szCs w:val="24"/>
        </w:rPr>
        <w:t>4</w:t>
      </w:r>
      <w:r w:rsidRPr="0020691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20691A">
        <w:rPr>
          <w:sz w:val="24"/>
          <w:szCs w:val="24"/>
        </w:rPr>
        <w:t xml:space="preserve">Вносить плату за содержание ребенка в размере </w:t>
      </w:r>
      <w:r w:rsidRPr="00813040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>43</w:t>
      </w:r>
      <w:r w:rsidRPr="00813040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00</w:t>
      </w:r>
      <w:r w:rsidRPr="00813040">
        <w:rPr>
          <w:b/>
          <w:sz w:val="24"/>
          <w:szCs w:val="24"/>
        </w:rPr>
        <w:t xml:space="preserve"> рублей</w:t>
      </w:r>
      <w:r w:rsidRPr="0020691A">
        <w:rPr>
          <w:sz w:val="24"/>
          <w:szCs w:val="24"/>
        </w:rPr>
        <w:t xml:space="preserve"> в месяц </w:t>
      </w:r>
      <w:r>
        <w:rPr>
          <w:sz w:val="24"/>
          <w:szCs w:val="24"/>
        </w:rPr>
        <w:t xml:space="preserve">(родителям имеющих трёх и более несовершеннолетних детей </w:t>
      </w:r>
      <w:r w:rsidRPr="00813040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71</w:t>
      </w:r>
      <w:r w:rsidRPr="00813040">
        <w:rPr>
          <w:b/>
          <w:sz w:val="24"/>
          <w:szCs w:val="24"/>
        </w:rPr>
        <w:t xml:space="preserve"> рублей</w:t>
      </w:r>
      <w:r>
        <w:rPr>
          <w:sz w:val="24"/>
          <w:szCs w:val="24"/>
        </w:rPr>
        <w:t>)</w:t>
      </w:r>
      <w:r w:rsidRPr="0020691A">
        <w:rPr>
          <w:sz w:val="24"/>
          <w:szCs w:val="24"/>
        </w:rPr>
        <w:t xml:space="preserve"> в сроки до 1</w:t>
      </w:r>
      <w:r>
        <w:rPr>
          <w:sz w:val="24"/>
          <w:szCs w:val="24"/>
        </w:rPr>
        <w:t>5</w:t>
      </w:r>
      <w:r w:rsidRPr="0020691A">
        <w:rPr>
          <w:sz w:val="24"/>
          <w:szCs w:val="24"/>
        </w:rPr>
        <w:t xml:space="preserve"> числа оплачиваемого месяца. </w:t>
      </w:r>
    </w:p>
    <w:p w:rsidR="00011566" w:rsidRPr="0020691A" w:rsidRDefault="00011566" w:rsidP="009834AD">
      <w:pPr>
        <w:jc w:val="both"/>
        <w:rPr>
          <w:sz w:val="24"/>
          <w:szCs w:val="24"/>
        </w:rPr>
      </w:pPr>
      <w:r w:rsidRPr="0020691A">
        <w:rPr>
          <w:sz w:val="24"/>
          <w:szCs w:val="24"/>
        </w:rPr>
        <w:t>2.1</w:t>
      </w:r>
      <w:r>
        <w:rPr>
          <w:sz w:val="24"/>
          <w:szCs w:val="24"/>
        </w:rPr>
        <w:t>5</w:t>
      </w:r>
      <w:r w:rsidRPr="0020691A">
        <w:rPr>
          <w:sz w:val="24"/>
          <w:szCs w:val="24"/>
        </w:rPr>
        <w:t>.Своевременно информировать ДОУ о предстоящем отсутствии ребенка, его болезни.</w:t>
      </w:r>
    </w:p>
    <w:p w:rsidR="00011566" w:rsidRPr="0020691A" w:rsidRDefault="00011566" w:rsidP="009834AD">
      <w:pPr>
        <w:jc w:val="both"/>
        <w:rPr>
          <w:sz w:val="24"/>
          <w:szCs w:val="24"/>
        </w:rPr>
      </w:pPr>
      <w:r w:rsidRPr="0020691A">
        <w:rPr>
          <w:sz w:val="24"/>
          <w:szCs w:val="24"/>
        </w:rPr>
        <w:t>2.1</w:t>
      </w:r>
      <w:r>
        <w:rPr>
          <w:sz w:val="24"/>
          <w:szCs w:val="24"/>
        </w:rPr>
        <w:t>6</w:t>
      </w:r>
      <w:r w:rsidRPr="0020691A">
        <w:rPr>
          <w:sz w:val="24"/>
          <w:szCs w:val="24"/>
        </w:rPr>
        <w:t>. Приводить ребенка в ДОУ только здоровым, чистым и опрятным, приносить сменную одежду.</w:t>
      </w:r>
    </w:p>
    <w:p w:rsidR="00011566" w:rsidRPr="0020691A" w:rsidRDefault="00011566" w:rsidP="009834AD">
      <w:pPr>
        <w:jc w:val="both"/>
        <w:rPr>
          <w:sz w:val="24"/>
          <w:szCs w:val="24"/>
        </w:rPr>
      </w:pPr>
      <w:r w:rsidRPr="0020691A">
        <w:rPr>
          <w:sz w:val="24"/>
          <w:szCs w:val="24"/>
        </w:rPr>
        <w:t>2.1</w:t>
      </w:r>
      <w:r>
        <w:rPr>
          <w:sz w:val="24"/>
          <w:szCs w:val="24"/>
        </w:rPr>
        <w:t>7</w:t>
      </w:r>
      <w:r w:rsidRPr="0020691A">
        <w:rPr>
          <w:sz w:val="24"/>
          <w:szCs w:val="24"/>
        </w:rPr>
        <w:t>. Обеспечивать ребенка специальной формой для занятия физкультурой и для музыкальных занятий.</w:t>
      </w:r>
    </w:p>
    <w:p w:rsidR="00011566" w:rsidRPr="0020691A" w:rsidRDefault="00011566" w:rsidP="009834AD">
      <w:pPr>
        <w:jc w:val="both"/>
        <w:rPr>
          <w:sz w:val="24"/>
          <w:szCs w:val="24"/>
        </w:rPr>
      </w:pPr>
      <w:r w:rsidRPr="0020691A">
        <w:rPr>
          <w:sz w:val="24"/>
          <w:szCs w:val="24"/>
        </w:rPr>
        <w:t>2.1</w:t>
      </w:r>
      <w:r>
        <w:rPr>
          <w:sz w:val="24"/>
          <w:szCs w:val="24"/>
        </w:rPr>
        <w:t>8</w:t>
      </w:r>
      <w:r w:rsidRPr="0020691A">
        <w:rPr>
          <w:sz w:val="24"/>
          <w:szCs w:val="24"/>
        </w:rPr>
        <w:t>. Взаимодействовать с ДОУ по всем направлениям воспитания, обучения и оздоровления ребенка, коррекционной работы, а именно: стремиться к взаимодействию с педагогами в определении единства педагогического воздействия на ребенка.</w:t>
      </w:r>
    </w:p>
    <w:p w:rsidR="00011566" w:rsidRPr="0020691A" w:rsidRDefault="00011566" w:rsidP="009834AD">
      <w:pPr>
        <w:jc w:val="both"/>
        <w:rPr>
          <w:sz w:val="24"/>
          <w:szCs w:val="24"/>
        </w:rPr>
      </w:pPr>
      <w:r w:rsidRPr="0020691A">
        <w:rPr>
          <w:sz w:val="24"/>
          <w:szCs w:val="24"/>
        </w:rPr>
        <w:t>2.</w:t>
      </w:r>
      <w:r>
        <w:rPr>
          <w:sz w:val="24"/>
          <w:szCs w:val="24"/>
        </w:rPr>
        <w:t>19</w:t>
      </w:r>
      <w:r w:rsidRPr="0020691A">
        <w:rPr>
          <w:sz w:val="24"/>
          <w:szCs w:val="24"/>
        </w:rPr>
        <w:t>. Придерживаться физиологически обоснованного режима жизни и детства ребенка, не нарушать воспитательно-образовательный, оздоровительный и лечебно-профилактический процесс, процесс коррекционной работы.</w:t>
      </w:r>
    </w:p>
    <w:p w:rsidR="00011566" w:rsidRPr="0020691A" w:rsidRDefault="00011566" w:rsidP="009834AD">
      <w:pPr>
        <w:jc w:val="both"/>
        <w:rPr>
          <w:sz w:val="24"/>
          <w:szCs w:val="24"/>
        </w:rPr>
      </w:pPr>
      <w:r w:rsidRPr="0020691A">
        <w:rPr>
          <w:sz w:val="24"/>
          <w:szCs w:val="24"/>
        </w:rPr>
        <w:t>2.2</w:t>
      </w:r>
      <w:r>
        <w:rPr>
          <w:sz w:val="24"/>
          <w:szCs w:val="24"/>
        </w:rPr>
        <w:t>0</w:t>
      </w:r>
      <w:r w:rsidRPr="0020691A">
        <w:rPr>
          <w:sz w:val="24"/>
          <w:szCs w:val="24"/>
        </w:rPr>
        <w:t xml:space="preserve">. Лично передавать и забирать ребенка у воспитателя, не передавать ребенка лицам, </w:t>
      </w:r>
      <w:r w:rsidRPr="00CD69A7">
        <w:rPr>
          <w:b/>
          <w:sz w:val="24"/>
          <w:szCs w:val="24"/>
        </w:rPr>
        <w:t>не достигшим 16-летнего возраста</w:t>
      </w:r>
      <w:r w:rsidRPr="0020691A">
        <w:rPr>
          <w:sz w:val="24"/>
          <w:szCs w:val="24"/>
        </w:rPr>
        <w:t xml:space="preserve"> (или иные условия).</w:t>
      </w:r>
    </w:p>
    <w:p w:rsidR="00011566" w:rsidRPr="0020691A" w:rsidRDefault="00011566" w:rsidP="009834AD">
      <w:pPr>
        <w:jc w:val="both"/>
        <w:rPr>
          <w:sz w:val="24"/>
          <w:szCs w:val="24"/>
        </w:rPr>
      </w:pPr>
      <w:r w:rsidRPr="0020691A">
        <w:rPr>
          <w:sz w:val="24"/>
          <w:szCs w:val="24"/>
        </w:rPr>
        <w:t>3. ПРАВА СТОРОН</w:t>
      </w:r>
    </w:p>
    <w:p w:rsidR="00011566" w:rsidRPr="00413A00" w:rsidRDefault="00011566" w:rsidP="009834AD">
      <w:pPr>
        <w:jc w:val="both"/>
        <w:rPr>
          <w:b/>
          <w:sz w:val="24"/>
          <w:szCs w:val="24"/>
        </w:rPr>
      </w:pPr>
      <w:r w:rsidRPr="00413A00">
        <w:rPr>
          <w:b/>
          <w:sz w:val="24"/>
          <w:szCs w:val="24"/>
        </w:rPr>
        <w:t>ДОУ имеет право:</w:t>
      </w:r>
    </w:p>
    <w:p w:rsidR="00011566" w:rsidRPr="0020691A" w:rsidRDefault="00011566" w:rsidP="009834AD">
      <w:pPr>
        <w:jc w:val="both"/>
        <w:rPr>
          <w:sz w:val="24"/>
          <w:szCs w:val="24"/>
        </w:rPr>
      </w:pPr>
      <w:r w:rsidRPr="0020691A">
        <w:rPr>
          <w:sz w:val="24"/>
          <w:szCs w:val="24"/>
        </w:rPr>
        <w:t>3.1. Отчислить воспитанника из образовательного учреждения, реализующего программу дошкольного образования, помимо оснований, предусмотренных гражданским законодательством РФ, в следующих случаях:</w:t>
      </w:r>
    </w:p>
    <w:p w:rsidR="00011566" w:rsidRPr="0020691A" w:rsidRDefault="00011566" w:rsidP="009834AD">
      <w:pPr>
        <w:jc w:val="both"/>
        <w:rPr>
          <w:sz w:val="24"/>
          <w:szCs w:val="24"/>
        </w:rPr>
      </w:pPr>
      <w:r w:rsidRPr="0020691A">
        <w:rPr>
          <w:sz w:val="24"/>
          <w:szCs w:val="24"/>
        </w:rPr>
        <w:t>- по соглашению сторон;</w:t>
      </w:r>
    </w:p>
    <w:p w:rsidR="00011566" w:rsidRDefault="00011566" w:rsidP="009834AD">
      <w:pPr>
        <w:jc w:val="both"/>
        <w:rPr>
          <w:sz w:val="24"/>
          <w:szCs w:val="24"/>
        </w:rPr>
      </w:pPr>
      <w:r w:rsidRPr="0020691A">
        <w:rPr>
          <w:sz w:val="24"/>
          <w:szCs w:val="24"/>
        </w:rPr>
        <w:t>- по заявлению родителей (законных представителей) воспитанника;</w:t>
      </w:r>
    </w:p>
    <w:p w:rsidR="00011566" w:rsidRPr="0020691A" w:rsidRDefault="00011566" w:rsidP="009834AD">
      <w:pPr>
        <w:jc w:val="both"/>
        <w:rPr>
          <w:sz w:val="24"/>
          <w:szCs w:val="24"/>
        </w:rPr>
      </w:pPr>
      <w:r>
        <w:rPr>
          <w:sz w:val="24"/>
          <w:szCs w:val="24"/>
        </w:rPr>
        <w:t>- при систематическом невыполнении «Родителем» своих обязательств, уведомив «Родителя» об этом за 7 дней;</w:t>
      </w:r>
    </w:p>
    <w:p w:rsidR="00011566" w:rsidRPr="0020691A" w:rsidRDefault="00011566" w:rsidP="009834AD">
      <w:pPr>
        <w:jc w:val="both"/>
        <w:rPr>
          <w:sz w:val="24"/>
          <w:szCs w:val="24"/>
        </w:rPr>
      </w:pPr>
      <w:r w:rsidRPr="0020691A">
        <w:rPr>
          <w:sz w:val="24"/>
          <w:szCs w:val="24"/>
        </w:rPr>
        <w:t>- при возникновении медицинских показаний, препятствующих воспитанию и обучению воспитанника в образовательном учреждении данного вида.</w:t>
      </w:r>
    </w:p>
    <w:p w:rsidR="00011566" w:rsidRPr="0020691A" w:rsidRDefault="00011566" w:rsidP="009834AD">
      <w:pPr>
        <w:jc w:val="both"/>
        <w:rPr>
          <w:sz w:val="24"/>
          <w:szCs w:val="24"/>
        </w:rPr>
      </w:pPr>
      <w:r w:rsidRPr="0020691A">
        <w:rPr>
          <w:sz w:val="24"/>
          <w:szCs w:val="24"/>
        </w:rPr>
        <w:t>3.2. О расторжении договора родители (законные представители) воспитанника письменно уведомляются руководителем ДОУ не менее, чем за 10 дней до предполагаемого прекращения воспитанию, обучения и содержания воспитанника.</w:t>
      </w:r>
    </w:p>
    <w:p w:rsidR="00011566" w:rsidRPr="0020691A" w:rsidRDefault="00011566" w:rsidP="009834AD">
      <w:pPr>
        <w:jc w:val="both"/>
        <w:rPr>
          <w:sz w:val="24"/>
          <w:szCs w:val="24"/>
        </w:rPr>
      </w:pPr>
      <w:r w:rsidRPr="0020691A">
        <w:rPr>
          <w:sz w:val="24"/>
          <w:szCs w:val="24"/>
        </w:rPr>
        <w:t xml:space="preserve">Уведомление не требуется в случае расторжения договора по заявлению родителей (законных представителей) воспитанника.  </w:t>
      </w:r>
    </w:p>
    <w:p w:rsidR="00011566" w:rsidRPr="0020691A" w:rsidRDefault="00011566" w:rsidP="009834AD">
      <w:pPr>
        <w:jc w:val="both"/>
        <w:rPr>
          <w:sz w:val="24"/>
          <w:szCs w:val="24"/>
        </w:rPr>
      </w:pPr>
      <w:r w:rsidRPr="0020691A">
        <w:rPr>
          <w:sz w:val="24"/>
          <w:szCs w:val="24"/>
        </w:rPr>
        <w:t>3.3. Спорные вопросы, возникающие между администрацией ДОУ и родителями (законными представителями) воспитанника при приеме и отчислении решаются совместно с учредителем (</w:t>
      </w:r>
      <w:r>
        <w:rPr>
          <w:sz w:val="24"/>
          <w:szCs w:val="24"/>
        </w:rPr>
        <w:t>ООАПМР</w:t>
      </w:r>
      <w:r w:rsidRPr="0020691A">
        <w:rPr>
          <w:sz w:val="24"/>
          <w:szCs w:val="24"/>
        </w:rPr>
        <w:t xml:space="preserve"> место на</w:t>
      </w:r>
      <w:r>
        <w:rPr>
          <w:sz w:val="24"/>
          <w:szCs w:val="24"/>
        </w:rPr>
        <w:t>хождения: 357350 ст. Ессентукская</w:t>
      </w:r>
      <w:r w:rsidRPr="00153C8E">
        <w:t>, улица Набережная, 5</w:t>
      </w:r>
      <w:r w:rsidRPr="0020691A">
        <w:rPr>
          <w:sz w:val="24"/>
          <w:szCs w:val="24"/>
        </w:rPr>
        <w:t xml:space="preserve"> ).</w:t>
      </w:r>
    </w:p>
    <w:p w:rsidR="00011566" w:rsidRPr="0020691A" w:rsidRDefault="00011566" w:rsidP="009834AD">
      <w:pPr>
        <w:jc w:val="both"/>
        <w:rPr>
          <w:sz w:val="24"/>
          <w:szCs w:val="24"/>
        </w:rPr>
      </w:pPr>
      <w:r w:rsidRPr="0020691A">
        <w:rPr>
          <w:sz w:val="24"/>
          <w:szCs w:val="24"/>
        </w:rPr>
        <w:t>3.4. Вносить предложения по совершенствованию воспитания и оздоровления ребенка в семье.</w:t>
      </w:r>
    </w:p>
    <w:p w:rsidR="00011566" w:rsidRPr="00B30404" w:rsidRDefault="00011566" w:rsidP="009834AD">
      <w:pPr>
        <w:jc w:val="both"/>
        <w:rPr>
          <w:b/>
          <w:sz w:val="24"/>
          <w:szCs w:val="24"/>
        </w:rPr>
      </w:pPr>
      <w:r w:rsidRPr="00B30404">
        <w:rPr>
          <w:b/>
          <w:sz w:val="24"/>
          <w:szCs w:val="24"/>
        </w:rPr>
        <w:t>Родитель имеет право:</w:t>
      </w:r>
    </w:p>
    <w:p w:rsidR="00011566" w:rsidRPr="0020691A" w:rsidRDefault="00011566" w:rsidP="009834AD">
      <w:pPr>
        <w:jc w:val="both"/>
        <w:rPr>
          <w:sz w:val="24"/>
          <w:szCs w:val="24"/>
        </w:rPr>
      </w:pPr>
      <w:r w:rsidRPr="0020691A">
        <w:rPr>
          <w:sz w:val="24"/>
          <w:szCs w:val="24"/>
        </w:rPr>
        <w:t>3.5. Имеет право на предоставление компенсации родительской платы за содержание ребенка в государственном образовательном учреждении, реализующем основную общеобразовательную программу дошкольного образования (при предоставлении соответствующих документов).</w:t>
      </w:r>
    </w:p>
    <w:p w:rsidR="00011566" w:rsidRPr="0020691A" w:rsidRDefault="00011566" w:rsidP="009834AD">
      <w:pPr>
        <w:jc w:val="both"/>
        <w:rPr>
          <w:sz w:val="24"/>
          <w:szCs w:val="24"/>
        </w:rPr>
      </w:pPr>
      <w:r w:rsidRPr="0020691A">
        <w:rPr>
          <w:sz w:val="24"/>
          <w:szCs w:val="24"/>
        </w:rPr>
        <w:t>3.6. Требовать выполнения Устава и условий настоящего договора.</w:t>
      </w:r>
    </w:p>
    <w:p w:rsidR="00011566" w:rsidRDefault="00011566" w:rsidP="009834AD">
      <w:pPr>
        <w:jc w:val="both"/>
        <w:rPr>
          <w:sz w:val="24"/>
          <w:szCs w:val="24"/>
        </w:rPr>
      </w:pPr>
      <w:r w:rsidRPr="0020691A">
        <w:rPr>
          <w:sz w:val="24"/>
          <w:szCs w:val="24"/>
        </w:rPr>
        <w:t>3.7. Вносить предложения по улучшению работы с детьми.</w:t>
      </w:r>
    </w:p>
    <w:p w:rsidR="00011566" w:rsidRPr="0020691A" w:rsidRDefault="00011566" w:rsidP="009834AD">
      <w:pPr>
        <w:jc w:val="both"/>
        <w:rPr>
          <w:sz w:val="24"/>
          <w:szCs w:val="24"/>
        </w:rPr>
      </w:pPr>
      <w:r>
        <w:rPr>
          <w:sz w:val="24"/>
          <w:szCs w:val="24"/>
        </w:rPr>
        <w:t>3.8. Помогать организовывать предметно-развивающую среду в ДОУ (помещение, оборудование, учебно-наглядные пособия, игры, игрушки).</w:t>
      </w:r>
    </w:p>
    <w:p w:rsidR="00011566" w:rsidRPr="0020691A" w:rsidRDefault="00011566" w:rsidP="009834AD">
      <w:pPr>
        <w:jc w:val="both"/>
        <w:rPr>
          <w:sz w:val="24"/>
          <w:szCs w:val="24"/>
        </w:rPr>
      </w:pPr>
      <w:r>
        <w:rPr>
          <w:sz w:val="24"/>
          <w:szCs w:val="24"/>
        </w:rPr>
        <w:t>3.9</w:t>
      </w:r>
      <w:r w:rsidRPr="0020691A">
        <w:rPr>
          <w:sz w:val="24"/>
          <w:szCs w:val="24"/>
        </w:rPr>
        <w:t>. Заслушивать отчеты руководителя и педагогов учреждения о результатах  воспитательной и оздоровительной работы; о расходовании внебюджетных средств, направленных родителями (законными представителями) на решение уставных задач.</w:t>
      </w:r>
    </w:p>
    <w:p w:rsidR="00011566" w:rsidRPr="0020691A" w:rsidRDefault="00011566" w:rsidP="009834AD">
      <w:pPr>
        <w:jc w:val="both"/>
        <w:rPr>
          <w:sz w:val="24"/>
          <w:szCs w:val="24"/>
        </w:rPr>
      </w:pPr>
      <w:r w:rsidRPr="0020691A">
        <w:rPr>
          <w:sz w:val="24"/>
          <w:szCs w:val="24"/>
        </w:rPr>
        <w:t>3.</w:t>
      </w:r>
      <w:r>
        <w:rPr>
          <w:sz w:val="24"/>
          <w:szCs w:val="24"/>
        </w:rPr>
        <w:t xml:space="preserve">10. </w:t>
      </w:r>
      <w:r w:rsidRPr="0020691A">
        <w:rPr>
          <w:sz w:val="24"/>
          <w:szCs w:val="24"/>
        </w:rPr>
        <w:t xml:space="preserve"> Расторгнуть настоящий договор досрочно в одностороннем порядке при условии предварительного письменного уведомления об этом ДОУ не менее, чем за 10 дней. Родитель  не обязан информировать ДОУ о причинах расторжения договора.</w:t>
      </w:r>
    </w:p>
    <w:p w:rsidR="00011566" w:rsidRPr="00B30404" w:rsidRDefault="00011566" w:rsidP="009834AD">
      <w:pPr>
        <w:jc w:val="both"/>
        <w:rPr>
          <w:b/>
          <w:sz w:val="24"/>
          <w:szCs w:val="24"/>
        </w:rPr>
      </w:pPr>
      <w:r w:rsidRPr="00B30404">
        <w:rPr>
          <w:b/>
          <w:sz w:val="24"/>
          <w:szCs w:val="24"/>
        </w:rPr>
        <w:t>4. ОСОБЫЕ УСЛОВИЯ</w:t>
      </w:r>
    </w:p>
    <w:p w:rsidR="00011566" w:rsidRPr="0020691A" w:rsidRDefault="00011566" w:rsidP="009834AD">
      <w:pPr>
        <w:jc w:val="both"/>
        <w:rPr>
          <w:sz w:val="24"/>
          <w:szCs w:val="24"/>
        </w:rPr>
      </w:pPr>
      <w:r w:rsidRPr="0020691A">
        <w:rPr>
          <w:sz w:val="24"/>
          <w:szCs w:val="24"/>
        </w:rPr>
        <w:t>4.1. В случае нарушения родителями учебного плана, режима дня и несоблюдением рекомендаций педагогов и специалистов ДОУ снимает с себя ответственность за  обучение и оздоровление ребенка.</w:t>
      </w:r>
    </w:p>
    <w:p w:rsidR="00011566" w:rsidRPr="0020691A" w:rsidRDefault="00011566" w:rsidP="009834AD">
      <w:pPr>
        <w:jc w:val="both"/>
        <w:rPr>
          <w:sz w:val="24"/>
          <w:szCs w:val="24"/>
        </w:rPr>
      </w:pPr>
    </w:p>
    <w:p w:rsidR="00011566" w:rsidRPr="0020691A" w:rsidRDefault="00011566" w:rsidP="009834AD">
      <w:pPr>
        <w:jc w:val="both"/>
        <w:rPr>
          <w:sz w:val="24"/>
          <w:szCs w:val="24"/>
        </w:rPr>
      </w:pPr>
      <w:r w:rsidRPr="0020691A">
        <w:rPr>
          <w:sz w:val="24"/>
          <w:szCs w:val="24"/>
        </w:rPr>
        <w:t>5. СРОК ДЕЙСТВИЯ ДОГОВОРА</w:t>
      </w:r>
    </w:p>
    <w:p w:rsidR="00011566" w:rsidRPr="00B30404" w:rsidRDefault="00011566" w:rsidP="009834AD">
      <w:pPr>
        <w:jc w:val="both"/>
        <w:rPr>
          <w:sz w:val="24"/>
          <w:szCs w:val="24"/>
        </w:rPr>
      </w:pPr>
      <w:r w:rsidRPr="0020691A">
        <w:rPr>
          <w:sz w:val="24"/>
          <w:szCs w:val="24"/>
        </w:rPr>
        <w:t xml:space="preserve">5.1. Договор вступает в силу с момента подписания </w:t>
      </w:r>
      <w:r>
        <w:rPr>
          <w:sz w:val="24"/>
          <w:szCs w:val="24"/>
        </w:rPr>
        <w:t xml:space="preserve"> и действует 1 год, и, если одна из сторон не заявляет о его расторжении, договор считается продленным еще на год и так далее, вплоть до выпуска ребенка в школу по достижении им </w:t>
      </w:r>
      <w:r w:rsidRPr="00B30404">
        <w:rPr>
          <w:sz w:val="24"/>
          <w:szCs w:val="24"/>
        </w:rPr>
        <w:t>7 летнего возраста</w:t>
      </w:r>
      <w:r>
        <w:rPr>
          <w:sz w:val="24"/>
          <w:szCs w:val="24"/>
        </w:rPr>
        <w:t>.</w:t>
      </w:r>
    </w:p>
    <w:p w:rsidR="00011566" w:rsidRPr="0020691A" w:rsidRDefault="00011566" w:rsidP="009834AD">
      <w:pPr>
        <w:jc w:val="both"/>
        <w:rPr>
          <w:sz w:val="24"/>
          <w:szCs w:val="24"/>
        </w:rPr>
      </w:pPr>
      <w:r w:rsidRPr="0020691A">
        <w:rPr>
          <w:sz w:val="24"/>
          <w:szCs w:val="24"/>
        </w:rPr>
        <w:t>5.2. Изменения, дополнения к договору оформляются в форме дополнительного договора .</w:t>
      </w:r>
    </w:p>
    <w:p w:rsidR="00011566" w:rsidRPr="0020691A" w:rsidRDefault="00011566" w:rsidP="009834AD">
      <w:pPr>
        <w:jc w:val="both"/>
        <w:rPr>
          <w:sz w:val="24"/>
          <w:szCs w:val="24"/>
        </w:rPr>
      </w:pPr>
      <w:r w:rsidRPr="0020691A">
        <w:rPr>
          <w:sz w:val="24"/>
          <w:szCs w:val="24"/>
        </w:rPr>
        <w:t>5.3. Стороны несут ответственность за неисполнение или надлежащее исполнение обязательств в соответствии с действующим законодательством РФ.</w:t>
      </w:r>
    </w:p>
    <w:p w:rsidR="00011566" w:rsidRPr="0020691A" w:rsidRDefault="00011566" w:rsidP="009834AD">
      <w:pPr>
        <w:jc w:val="both"/>
        <w:rPr>
          <w:sz w:val="24"/>
          <w:szCs w:val="24"/>
        </w:rPr>
      </w:pPr>
      <w:r w:rsidRPr="0020691A">
        <w:rPr>
          <w:sz w:val="24"/>
          <w:szCs w:val="24"/>
        </w:rPr>
        <w:t>5.4. Договор составляется в 2х экземплярах, имеющих равную юридическую силу (один экземпляр хранится в личном деле ребенка, второй выдается на руки родителям (законным представителям) ребенка).</w:t>
      </w:r>
    </w:p>
    <w:p w:rsidR="00011566" w:rsidRDefault="00011566" w:rsidP="009834AD">
      <w:pPr>
        <w:jc w:val="both"/>
        <w:rPr>
          <w:sz w:val="24"/>
          <w:szCs w:val="24"/>
        </w:rPr>
      </w:pPr>
      <w:r w:rsidRPr="0020691A">
        <w:rPr>
          <w:sz w:val="24"/>
          <w:szCs w:val="24"/>
        </w:rPr>
        <w:t>Стороны, подписывающие настоящий</w:t>
      </w:r>
      <w:r>
        <w:rPr>
          <w:sz w:val="24"/>
          <w:szCs w:val="24"/>
        </w:rPr>
        <w:t xml:space="preserve"> договор</w:t>
      </w:r>
    </w:p>
    <w:p w:rsidR="00011566" w:rsidRDefault="00011566" w:rsidP="009834AD">
      <w:pPr>
        <w:jc w:val="both"/>
        <w:rPr>
          <w:sz w:val="24"/>
          <w:szCs w:val="24"/>
        </w:rPr>
      </w:pPr>
    </w:p>
    <w:p w:rsidR="00011566" w:rsidRDefault="00011566" w:rsidP="009834AD">
      <w:pPr>
        <w:jc w:val="both"/>
        <w:rPr>
          <w:sz w:val="24"/>
          <w:szCs w:val="24"/>
        </w:rPr>
      </w:pPr>
      <w:r>
        <w:rPr>
          <w:sz w:val="24"/>
          <w:szCs w:val="24"/>
        </w:rPr>
        <w:t>С Уставом, лицензией,  основными образовательными программами, реализуемыми в ДОУ, санитарными правилами и другими документами регламентируемыми организацию   образовательного процесса и деятельности учреждения ознакомлен: _________________________________________</w:t>
      </w:r>
    </w:p>
    <w:p w:rsidR="00011566" w:rsidRDefault="00011566" w:rsidP="009834AD">
      <w:pPr>
        <w:jc w:val="both"/>
        <w:rPr>
          <w:sz w:val="24"/>
          <w:szCs w:val="24"/>
        </w:rPr>
      </w:pPr>
    </w:p>
    <w:p w:rsidR="00011566" w:rsidRDefault="00011566" w:rsidP="009834AD">
      <w:pPr>
        <w:jc w:val="both"/>
        <w:rPr>
          <w:sz w:val="24"/>
          <w:szCs w:val="24"/>
        </w:rPr>
      </w:pPr>
    </w:p>
    <w:p w:rsidR="00011566" w:rsidRDefault="00011566" w:rsidP="009834AD">
      <w:pPr>
        <w:jc w:val="both"/>
        <w:rPr>
          <w:sz w:val="24"/>
          <w:szCs w:val="24"/>
        </w:rPr>
      </w:pPr>
    </w:p>
    <w:p w:rsidR="00011566" w:rsidRDefault="00011566" w:rsidP="009834AD">
      <w:pPr>
        <w:jc w:val="both"/>
        <w:rPr>
          <w:sz w:val="24"/>
          <w:szCs w:val="24"/>
        </w:rPr>
      </w:pPr>
      <w:r>
        <w:rPr>
          <w:sz w:val="24"/>
          <w:szCs w:val="24"/>
        </w:rPr>
        <w:t>Муниципальное казенное дошкольное                                     «Родители»</w:t>
      </w:r>
    </w:p>
    <w:p w:rsidR="00011566" w:rsidRPr="000A7382" w:rsidRDefault="00011566" w:rsidP="009834AD">
      <w:pPr>
        <w:jc w:val="both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                                     ФИО ___________</w:t>
      </w:r>
      <w:r w:rsidRPr="000A7382">
        <w:rPr>
          <w:sz w:val="24"/>
          <w:szCs w:val="24"/>
        </w:rPr>
        <w:t>____________</w:t>
      </w:r>
      <w:r>
        <w:rPr>
          <w:sz w:val="24"/>
          <w:szCs w:val="24"/>
        </w:rPr>
        <w:t>_</w:t>
      </w:r>
      <w:r w:rsidRPr="000A7382">
        <w:rPr>
          <w:sz w:val="24"/>
          <w:szCs w:val="24"/>
        </w:rPr>
        <w:t>_</w:t>
      </w:r>
    </w:p>
    <w:p w:rsidR="00011566" w:rsidRPr="000A7382" w:rsidRDefault="00011566" w:rsidP="009834AD">
      <w:pPr>
        <w:jc w:val="both"/>
        <w:rPr>
          <w:sz w:val="24"/>
          <w:szCs w:val="24"/>
        </w:rPr>
      </w:pPr>
      <w:r>
        <w:rPr>
          <w:sz w:val="24"/>
          <w:szCs w:val="24"/>
        </w:rPr>
        <w:t>«Детский сад №6 комбинированного вида»               _______________</w:t>
      </w:r>
      <w:r w:rsidRPr="000A7382">
        <w:rPr>
          <w:sz w:val="24"/>
          <w:szCs w:val="24"/>
        </w:rPr>
        <w:t>______________</w:t>
      </w:r>
    </w:p>
    <w:p w:rsidR="00011566" w:rsidRDefault="00011566" w:rsidP="009834AD">
      <w:pPr>
        <w:jc w:val="both"/>
        <w:rPr>
          <w:sz w:val="24"/>
          <w:szCs w:val="24"/>
        </w:rPr>
      </w:pPr>
      <w:r>
        <w:rPr>
          <w:sz w:val="24"/>
          <w:szCs w:val="24"/>
        </w:rPr>
        <w:t>Адрес: ст.Ессентукская                                                 Адрес:________________________</w:t>
      </w:r>
    </w:p>
    <w:p w:rsidR="00011566" w:rsidRDefault="00011566" w:rsidP="009834AD">
      <w:pPr>
        <w:jc w:val="both"/>
        <w:rPr>
          <w:sz w:val="24"/>
          <w:szCs w:val="24"/>
        </w:rPr>
      </w:pPr>
      <w:r>
        <w:rPr>
          <w:sz w:val="24"/>
          <w:szCs w:val="24"/>
        </w:rPr>
        <w:t>пер.Новый 3 «А»                                                           ______________________________</w:t>
      </w:r>
    </w:p>
    <w:p w:rsidR="00011566" w:rsidRDefault="00011566" w:rsidP="009834AD">
      <w:pPr>
        <w:jc w:val="both"/>
        <w:rPr>
          <w:sz w:val="24"/>
          <w:szCs w:val="24"/>
        </w:rPr>
      </w:pPr>
      <w:r>
        <w:rPr>
          <w:sz w:val="24"/>
          <w:szCs w:val="24"/>
        </w:rPr>
        <w:t>телефон: (87961)5-15-37                                              телефон:_______________________</w:t>
      </w:r>
    </w:p>
    <w:p w:rsidR="00011566" w:rsidRDefault="00011566" w:rsidP="009834AD">
      <w:pPr>
        <w:jc w:val="both"/>
        <w:rPr>
          <w:sz w:val="24"/>
          <w:szCs w:val="24"/>
        </w:rPr>
      </w:pPr>
    </w:p>
    <w:p w:rsidR="00011566" w:rsidRDefault="00011566" w:rsidP="009834A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__________Л.В. Миляева                                              Подпись ______________________             </w:t>
      </w:r>
    </w:p>
    <w:p w:rsidR="00011566" w:rsidRDefault="00011566" w:rsidP="009834AD">
      <w:pPr>
        <w:jc w:val="both"/>
        <w:rPr>
          <w:sz w:val="24"/>
          <w:szCs w:val="24"/>
        </w:rPr>
      </w:pPr>
    </w:p>
    <w:p w:rsidR="00011566" w:rsidRDefault="00011566" w:rsidP="009834AD">
      <w:pPr>
        <w:jc w:val="both"/>
        <w:rPr>
          <w:sz w:val="24"/>
          <w:szCs w:val="24"/>
        </w:rPr>
      </w:pPr>
    </w:p>
    <w:p w:rsidR="00011566" w:rsidRDefault="00011566" w:rsidP="009834AD">
      <w:pPr>
        <w:jc w:val="both"/>
        <w:rPr>
          <w:sz w:val="24"/>
          <w:szCs w:val="24"/>
        </w:rPr>
      </w:pPr>
    </w:p>
    <w:p w:rsidR="00011566" w:rsidRDefault="00011566" w:rsidP="009834AD">
      <w:pPr>
        <w:jc w:val="both"/>
        <w:rPr>
          <w:sz w:val="24"/>
          <w:szCs w:val="24"/>
        </w:rPr>
      </w:pPr>
    </w:p>
    <w:p w:rsidR="00011566" w:rsidRDefault="00011566" w:rsidP="009834AD">
      <w:pPr>
        <w:jc w:val="both"/>
        <w:rPr>
          <w:sz w:val="24"/>
          <w:szCs w:val="24"/>
        </w:rPr>
      </w:pPr>
    </w:p>
    <w:p w:rsidR="00011566" w:rsidRDefault="00011566" w:rsidP="009834AD">
      <w:pPr>
        <w:jc w:val="both"/>
        <w:rPr>
          <w:sz w:val="24"/>
          <w:szCs w:val="24"/>
        </w:rPr>
      </w:pPr>
    </w:p>
    <w:p w:rsidR="00011566" w:rsidRDefault="00011566" w:rsidP="009834AD">
      <w:pPr>
        <w:jc w:val="both"/>
        <w:rPr>
          <w:sz w:val="24"/>
          <w:szCs w:val="24"/>
        </w:rPr>
      </w:pPr>
    </w:p>
    <w:p w:rsidR="00011566" w:rsidRDefault="00011566" w:rsidP="009834AD">
      <w:pPr>
        <w:jc w:val="both"/>
        <w:rPr>
          <w:sz w:val="24"/>
          <w:szCs w:val="24"/>
        </w:rPr>
      </w:pPr>
    </w:p>
    <w:p w:rsidR="00011566" w:rsidRDefault="00011566" w:rsidP="009834AD">
      <w:pPr>
        <w:jc w:val="both"/>
        <w:rPr>
          <w:sz w:val="24"/>
          <w:szCs w:val="24"/>
        </w:rPr>
      </w:pPr>
    </w:p>
    <w:p w:rsidR="00011566" w:rsidRDefault="00011566" w:rsidP="009834AD">
      <w:pPr>
        <w:jc w:val="both"/>
        <w:rPr>
          <w:sz w:val="24"/>
          <w:szCs w:val="24"/>
        </w:rPr>
      </w:pPr>
    </w:p>
    <w:p w:rsidR="00011566" w:rsidRDefault="00011566" w:rsidP="009834AD">
      <w:pPr>
        <w:jc w:val="both"/>
        <w:rPr>
          <w:sz w:val="24"/>
          <w:szCs w:val="24"/>
        </w:rPr>
      </w:pPr>
    </w:p>
    <w:p w:rsidR="00011566" w:rsidRDefault="00011566" w:rsidP="009834AD">
      <w:pPr>
        <w:jc w:val="both"/>
        <w:rPr>
          <w:sz w:val="24"/>
          <w:szCs w:val="24"/>
        </w:rPr>
      </w:pPr>
    </w:p>
    <w:p w:rsidR="00011566" w:rsidRDefault="00011566" w:rsidP="009834AD">
      <w:pPr>
        <w:jc w:val="both"/>
        <w:rPr>
          <w:sz w:val="24"/>
          <w:szCs w:val="24"/>
        </w:rPr>
      </w:pPr>
    </w:p>
    <w:p w:rsidR="00011566" w:rsidRDefault="00011566" w:rsidP="009834AD">
      <w:pPr>
        <w:jc w:val="both"/>
        <w:rPr>
          <w:sz w:val="24"/>
          <w:szCs w:val="24"/>
        </w:rPr>
      </w:pPr>
    </w:p>
    <w:p w:rsidR="00011566" w:rsidRDefault="00011566" w:rsidP="009834AD">
      <w:pPr>
        <w:jc w:val="both"/>
        <w:rPr>
          <w:sz w:val="24"/>
          <w:szCs w:val="24"/>
        </w:rPr>
      </w:pPr>
    </w:p>
    <w:p w:rsidR="00011566" w:rsidRDefault="00011566" w:rsidP="009834AD">
      <w:pPr>
        <w:jc w:val="both"/>
        <w:rPr>
          <w:sz w:val="24"/>
          <w:szCs w:val="24"/>
        </w:rPr>
      </w:pPr>
    </w:p>
    <w:p w:rsidR="00011566" w:rsidRDefault="00011566" w:rsidP="009834AD">
      <w:pPr>
        <w:jc w:val="both"/>
        <w:rPr>
          <w:sz w:val="24"/>
          <w:szCs w:val="24"/>
        </w:rPr>
      </w:pPr>
    </w:p>
    <w:p w:rsidR="00011566" w:rsidRDefault="00011566" w:rsidP="009834AD">
      <w:pPr>
        <w:jc w:val="both"/>
        <w:rPr>
          <w:sz w:val="24"/>
          <w:szCs w:val="24"/>
        </w:rPr>
      </w:pPr>
    </w:p>
    <w:p w:rsidR="00011566" w:rsidRDefault="00011566" w:rsidP="009834AD">
      <w:pPr>
        <w:jc w:val="both"/>
        <w:rPr>
          <w:sz w:val="24"/>
          <w:szCs w:val="24"/>
        </w:rPr>
      </w:pPr>
    </w:p>
    <w:p w:rsidR="00011566" w:rsidRDefault="00011566" w:rsidP="009834AD">
      <w:pPr>
        <w:jc w:val="both"/>
        <w:rPr>
          <w:sz w:val="24"/>
          <w:szCs w:val="24"/>
        </w:rPr>
      </w:pPr>
    </w:p>
    <w:p w:rsidR="00011566" w:rsidRDefault="00011566" w:rsidP="009834AD">
      <w:pPr>
        <w:jc w:val="both"/>
        <w:rPr>
          <w:sz w:val="24"/>
          <w:szCs w:val="24"/>
        </w:rPr>
      </w:pPr>
    </w:p>
    <w:p w:rsidR="00011566" w:rsidRDefault="00011566" w:rsidP="009834AD">
      <w:pPr>
        <w:jc w:val="both"/>
        <w:rPr>
          <w:sz w:val="24"/>
          <w:szCs w:val="24"/>
        </w:rPr>
      </w:pPr>
    </w:p>
    <w:p w:rsidR="00011566" w:rsidRDefault="00011566" w:rsidP="009834AD">
      <w:pPr>
        <w:jc w:val="both"/>
        <w:rPr>
          <w:sz w:val="24"/>
          <w:szCs w:val="24"/>
        </w:rPr>
      </w:pPr>
    </w:p>
    <w:p w:rsidR="00011566" w:rsidRDefault="00011566" w:rsidP="009834AD">
      <w:pPr>
        <w:jc w:val="both"/>
        <w:rPr>
          <w:sz w:val="24"/>
          <w:szCs w:val="24"/>
        </w:rPr>
      </w:pPr>
    </w:p>
    <w:p w:rsidR="00011566" w:rsidRDefault="00011566" w:rsidP="009834AD">
      <w:pPr>
        <w:jc w:val="both"/>
        <w:rPr>
          <w:sz w:val="24"/>
          <w:szCs w:val="24"/>
        </w:rPr>
      </w:pPr>
    </w:p>
    <w:p w:rsidR="00011566" w:rsidRDefault="00011566" w:rsidP="009834AD">
      <w:pPr>
        <w:jc w:val="both"/>
        <w:rPr>
          <w:sz w:val="24"/>
          <w:szCs w:val="24"/>
        </w:rPr>
      </w:pPr>
    </w:p>
    <w:p w:rsidR="00011566" w:rsidRDefault="00011566" w:rsidP="009834AD">
      <w:pPr>
        <w:jc w:val="both"/>
        <w:rPr>
          <w:sz w:val="24"/>
          <w:szCs w:val="24"/>
        </w:rPr>
      </w:pPr>
    </w:p>
    <w:p w:rsidR="00011566" w:rsidRDefault="00011566" w:rsidP="009834AD">
      <w:pPr>
        <w:jc w:val="both"/>
        <w:rPr>
          <w:sz w:val="24"/>
          <w:szCs w:val="24"/>
        </w:rPr>
      </w:pPr>
    </w:p>
    <w:p w:rsidR="00011566" w:rsidRDefault="00011566" w:rsidP="009834AD">
      <w:pPr>
        <w:jc w:val="both"/>
        <w:rPr>
          <w:sz w:val="24"/>
          <w:szCs w:val="24"/>
        </w:rPr>
      </w:pPr>
    </w:p>
    <w:p w:rsidR="00011566" w:rsidRDefault="00011566" w:rsidP="005566A1">
      <w:pPr>
        <w:rPr>
          <w:sz w:val="24"/>
          <w:szCs w:val="24"/>
        </w:rPr>
      </w:pPr>
    </w:p>
    <w:p w:rsidR="00011566" w:rsidRDefault="00011566" w:rsidP="00BB5DD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Муниципальное дошкольное образовательное учреждение</w:t>
      </w:r>
    </w:p>
    <w:p w:rsidR="00011566" w:rsidRDefault="00011566" w:rsidP="00BB5DD7">
      <w:pPr>
        <w:jc w:val="center"/>
        <w:rPr>
          <w:b/>
          <w:sz w:val="24"/>
          <w:szCs w:val="24"/>
        </w:rPr>
      </w:pPr>
      <w:r w:rsidRPr="00BB5DD7">
        <w:rPr>
          <w:b/>
          <w:sz w:val="36"/>
          <w:szCs w:val="36"/>
        </w:rPr>
        <w:t>«Детский сад № 6 комбинированного вида»</w:t>
      </w:r>
    </w:p>
    <w:p w:rsidR="00011566" w:rsidRDefault="00011566" w:rsidP="00BB5DD7">
      <w:pPr>
        <w:jc w:val="center"/>
        <w:rPr>
          <w:sz w:val="24"/>
          <w:szCs w:val="24"/>
        </w:rPr>
      </w:pPr>
      <w:r>
        <w:rPr>
          <w:sz w:val="24"/>
          <w:szCs w:val="24"/>
        </w:rPr>
        <w:t>ИНН 2618011062  КПП 261801001  ОГРН 1022600965848</w:t>
      </w:r>
    </w:p>
    <w:p w:rsidR="00011566" w:rsidRDefault="00011566" w:rsidP="00BB5DD7">
      <w:pPr>
        <w:jc w:val="center"/>
        <w:rPr>
          <w:sz w:val="24"/>
          <w:szCs w:val="24"/>
        </w:rPr>
      </w:pPr>
      <w:r>
        <w:rPr>
          <w:sz w:val="24"/>
          <w:szCs w:val="24"/>
        </w:rPr>
        <w:t>357350 РФ Ставропольский край,  Предгорный район, ст. Ессентукская, пер. Новый 3А</w:t>
      </w:r>
    </w:p>
    <w:p w:rsidR="00011566" w:rsidRDefault="00011566" w:rsidP="00BB5DD7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Телефон (87961)2-25-84</w:t>
      </w:r>
    </w:p>
    <w:p w:rsidR="00011566" w:rsidRDefault="00011566" w:rsidP="00BB5DD7">
      <w:pPr>
        <w:rPr>
          <w:sz w:val="24"/>
          <w:szCs w:val="24"/>
        </w:rPr>
      </w:pPr>
    </w:p>
    <w:p w:rsidR="00011566" w:rsidRDefault="00011566" w:rsidP="00BB5DD7">
      <w:pPr>
        <w:rPr>
          <w:sz w:val="24"/>
          <w:szCs w:val="24"/>
        </w:rPr>
      </w:pPr>
    </w:p>
    <w:p w:rsidR="00011566" w:rsidRDefault="00011566" w:rsidP="00BB5DD7">
      <w:pPr>
        <w:rPr>
          <w:sz w:val="24"/>
          <w:szCs w:val="24"/>
        </w:rPr>
      </w:pPr>
    </w:p>
    <w:p w:rsidR="00011566" w:rsidRDefault="00011566" w:rsidP="00BB5DD7">
      <w:pPr>
        <w:rPr>
          <w:sz w:val="24"/>
          <w:szCs w:val="24"/>
        </w:rPr>
      </w:pPr>
      <w:r>
        <w:rPr>
          <w:sz w:val="24"/>
          <w:szCs w:val="24"/>
        </w:rPr>
        <w:t>Исх №__________________________</w:t>
      </w:r>
    </w:p>
    <w:p w:rsidR="00011566" w:rsidRDefault="00011566" w:rsidP="00BB5DD7">
      <w:pPr>
        <w:rPr>
          <w:sz w:val="24"/>
          <w:szCs w:val="24"/>
        </w:rPr>
      </w:pPr>
    </w:p>
    <w:p w:rsidR="00011566" w:rsidRPr="00BB5DD7" w:rsidRDefault="00011566" w:rsidP="00BB5DD7">
      <w:pPr>
        <w:rPr>
          <w:sz w:val="24"/>
          <w:szCs w:val="24"/>
        </w:rPr>
      </w:pPr>
      <w:r>
        <w:rPr>
          <w:sz w:val="24"/>
          <w:szCs w:val="24"/>
        </w:rPr>
        <w:t>От _____________________________</w:t>
      </w:r>
    </w:p>
    <w:sectPr w:rsidR="00011566" w:rsidRPr="00BB5DD7" w:rsidSect="00BB5DD7">
      <w:pgSz w:w="11906" w:h="16838"/>
      <w:pgMar w:top="53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1566" w:rsidRDefault="00011566" w:rsidP="00D206D5">
      <w:pPr>
        <w:spacing w:line="240" w:lineRule="auto"/>
      </w:pPr>
      <w:r>
        <w:separator/>
      </w:r>
    </w:p>
  </w:endnote>
  <w:endnote w:type="continuationSeparator" w:id="1">
    <w:p w:rsidR="00011566" w:rsidRDefault="00011566" w:rsidP="00D206D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1566" w:rsidRDefault="00011566" w:rsidP="00D206D5">
      <w:pPr>
        <w:spacing w:line="240" w:lineRule="auto"/>
      </w:pPr>
      <w:r>
        <w:separator/>
      </w:r>
    </w:p>
  </w:footnote>
  <w:footnote w:type="continuationSeparator" w:id="1">
    <w:p w:rsidR="00011566" w:rsidRDefault="00011566" w:rsidP="00D206D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66A1"/>
    <w:rsid w:val="00011566"/>
    <w:rsid w:val="00020E32"/>
    <w:rsid w:val="000223C6"/>
    <w:rsid w:val="000477B2"/>
    <w:rsid w:val="00081C26"/>
    <w:rsid w:val="000A7382"/>
    <w:rsid w:val="000C65F9"/>
    <w:rsid w:val="000C68DC"/>
    <w:rsid w:val="00153C8E"/>
    <w:rsid w:val="00174CBA"/>
    <w:rsid w:val="001B19D0"/>
    <w:rsid w:val="001B764F"/>
    <w:rsid w:val="001C33EA"/>
    <w:rsid w:val="0020691A"/>
    <w:rsid w:val="002413FD"/>
    <w:rsid w:val="002479DA"/>
    <w:rsid w:val="002E454B"/>
    <w:rsid w:val="0033272C"/>
    <w:rsid w:val="00397BD0"/>
    <w:rsid w:val="003F6DD8"/>
    <w:rsid w:val="00413A00"/>
    <w:rsid w:val="00417A12"/>
    <w:rsid w:val="00425F9F"/>
    <w:rsid w:val="00436B27"/>
    <w:rsid w:val="00474C04"/>
    <w:rsid w:val="004946F9"/>
    <w:rsid w:val="004A4CCD"/>
    <w:rsid w:val="004B00E1"/>
    <w:rsid w:val="004F37FD"/>
    <w:rsid w:val="0052593D"/>
    <w:rsid w:val="0053466A"/>
    <w:rsid w:val="00542312"/>
    <w:rsid w:val="005566A1"/>
    <w:rsid w:val="00575394"/>
    <w:rsid w:val="005967EE"/>
    <w:rsid w:val="005A1EB9"/>
    <w:rsid w:val="005A3A69"/>
    <w:rsid w:val="005C0D1D"/>
    <w:rsid w:val="005D0CB0"/>
    <w:rsid w:val="005E2D46"/>
    <w:rsid w:val="00657C96"/>
    <w:rsid w:val="0067329B"/>
    <w:rsid w:val="006E23F6"/>
    <w:rsid w:val="00714154"/>
    <w:rsid w:val="007502C9"/>
    <w:rsid w:val="0075141A"/>
    <w:rsid w:val="00813040"/>
    <w:rsid w:val="00860D94"/>
    <w:rsid w:val="00866236"/>
    <w:rsid w:val="009055CA"/>
    <w:rsid w:val="00962512"/>
    <w:rsid w:val="00973546"/>
    <w:rsid w:val="009813CF"/>
    <w:rsid w:val="009834AD"/>
    <w:rsid w:val="009D0F8C"/>
    <w:rsid w:val="00A56D26"/>
    <w:rsid w:val="00A7312A"/>
    <w:rsid w:val="00A804BA"/>
    <w:rsid w:val="00AF2EB6"/>
    <w:rsid w:val="00AF5B54"/>
    <w:rsid w:val="00B0653E"/>
    <w:rsid w:val="00B22DF7"/>
    <w:rsid w:val="00B30404"/>
    <w:rsid w:val="00BB5DD7"/>
    <w:rsid w:val="00BF7729"/>
    <w:rsid w:val="00C26957"/>
    <w:rsid w:val="00C37DE9"/>
    <w:rsid w:val="00C91B7B"/>
    <w:rsid w:val="00CB6864"/>
    <w:rsid w:val="00CD69A7"/>
    <w:rsid w:val="00D206D5"/>
    <w:rsid w:val="00D4432B"/>
    <w:rsid w:val="00DB65E2"/>
    <w:rsid w:val="00DD0BD4"/>
    <w:rsid w:val="00DD7F58"/>
    <w:rsid w:val="00DF4BBC"/>
    <w:rsid w:val="00E309A3"/>
    <w:rsid w:val="00E6650F"/>
    <w:rsid w:val="00E84504"/>
    <w:rsid w:val="00F14F31"/>
    <w:rsid w:val="00F658DF"/>
    <w:rsid w:val="00F70B05"/>
    <w:rsid w:val="00F81D93"/>
    <w:rsid w:val="00F84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6A1"/>
    <w:pPr>
      <w:spacing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206D5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206D5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D206D5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206D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451</TotalTime>
  <Pages>5</Pages>
  <Words>1472</Words>
  <Characters>8397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26</cp:revision>
  <cp:lastPrinted>2013-08-16T09:20:00Z</cp:lastPrinted>
  <dcterms:created xsi:type="dcterms:W3CDTF">2009-05-07T10:53:00Z</dcterms:created>
  <dcterms:modified xsi:type="dcterms:W3CDTF">2013-08-16T09:21:00Z</dcterms:modified>
</cp:coreProperties>
</file>